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2026100062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6 Innenputz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6 Innenputz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